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E0D83" w14:textId="77777777" w:rsidR="009652AD" w:rsidRDefault="009652AD" w:rsidP="009652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WHITTINGTON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8191376" w14:textId="77777777" w:rsidR="009652AD" w:rsidRDefault="009652AD" w:rsidP="009652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Abbot of Combe, Warwickshire.</w:t>
      </w:r>
    </w:p>
    <w:p w14:paraId="550C6A89" w14:textId="77777777" w:rsidR="009652AD" w:rsidRDefault="009652AD" w:rsidP="009652AD">
      <w:pPr>
        <w:rPr>
          <w:rFonts w:ascii="Times New Roman" w:hAnsi="Times New Roman" w:cs="Times New Roman"/>
        </w:rPr>
      </w:pPr>
    </w:p>
    <w:p w14:paraId="585FED59" w14:textId="77777777" w:rsidR="009652AD" w:rsidRDefault="009652AD" w:rsidP="009652AD">
      <w:pPr>
        <w:rPr>
          <w:rFonts w:ascii="Times New Roman" w:hAnsi="Times New Roman" w:cs="Times New Roman"/>
        </w:rPr>
      </w:pPr>
    </w:p>
    <w:p w14:paraId="73215887" w14:textId="77777777" w:rsidR="009652AD" w:rsidRDefault="009652AD" w:rsidP="009652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taking a cow against Henry Wolman of</w:t>
      </w:r>
    </w:p>
    <w:p w14:paraId="614E3425" w14:textId="77777777" w:rsidR="009652AD" w:rsidRDefault="009652AD" w:rsidP="009652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Wolney</w:t>
      </w:r>
      <w:proofErr w:type="spellEnd"/>
      <w:r>
        <w:rPr>
          <w:rFonts w:ascii="Times New Roman" w:hAnsi="Times New Roman" w:cs="Times New Roman"/>
        </w:rPr>
        <w:t>(q.v.).</w:t>
      </w:r>
    </w:p>
    <w:p w14:paraId="10334816" w14:textId="77777777" w:rsidR="009652AD" w:rsidRDefault="009652AD" w:rsidP="009652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B477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A6122E6" w14:textId="77777777" w:rsidR="009652AD" w:rsidRDefault="009652AD" w:rsidP="009652AD">
      <w:pPr>
        <w:rPr>
          <w:rFonts w:ascii="Times New Roman" w:hAnsi="Times New Roman" w:cs="Times New Roman"/>
        </w:rPr>
      </w:pPr>
    </w:p>
    <w:p w14:paraId="1B84A028" w14:textId="77777777" w:rsidR="009652AD" w:rsidRDefault="009652AD" w:rsidP="009652AD">
      <w:pPr>
        <w:rPr>
          <w:rFonts w:ascii="Times New Roman" w:hAnsi="Times New Roman" w:cs="Times New Roman"/>
        </w:rPr>
      </w:pPr>
    </w:p>
    <w:p w14:paraId="4A00E6C3" w14:textId="77777777" w:rsidR="009652AD" w:rsidRDefault="009652AD" w:rsidP="009652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April 2109</w:t>
      </w:r>
    </w:p>
    <w:p w14:paraId="0BAC8EA3" w14:textId="77777777" w:rsidR="006B2F86" w:rsidRPr="00E71FC3" w:rsidRDefault="009652A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CE544" w14:textId="77777777" w:rsidR="009652AD" w:rsidRDefault="009652AD" w:rsidP="00E71FC3">
      <w:r>
        <w:separator/>
      </w:r>
    </w:p>
  </w:endnote>
  <w:endnote w:type="continuationSeparator" w:id="0">
    <w:p w14:paraId="6FB605A5" w14:textId="77777777" w:rsidR="009652AD" w:rsidRDefault="009652A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D95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8AE39" w14:textId="77777777" w:rsidR="009652AD" w:rsidRDefault="009652AD" w:rsidP="00E71FC3">
      <w:r>
        <w:separator/>
      </w:r>
    </w:p>
  </w:footnote>
  <w:footnote w:type="continuationSeparator" w:id="0">
    <w:p w14:paraId="4E66ED47" w14:textId="77777777" w:rsidR="009652AD" w:rsidRDefault="009652A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2AD"/>
    <w:rsid w:val="001A7C09"/>
    <w:rsid w:val="00577BD5"/>
    <w:rsid w:val="00656CBA"/>
    <w:rsid w:val="006A1F77"/>
    <w:rsid w:val="00733BE7"/>
    <w:rsid w:val="009652A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2DAF3"/>
  <w15:chartTrackingRefBased/>
  <w15:docId w15:val="{FE0A4F69-E9C5-4BF2-86A2-A85D1EA7C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2A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652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2019-04-26T16:42:00Z</dcterms:created>
  <dcterms:modified xsi:type="dcterms:W3CDTF">2019-04-26T16:43:00Z</dcterms:modified>
</cp:coreProperties>
</file>